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33566" w14:textId="77777777" w:rsidR="00E033DE" w:rsidRDefault="00E033DE" w:rsidP="00E033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BATTE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0DB44E18" w14:textId="77777777" w:rsidR="00E033DE" w:rsidRDefault="00E033DE" w:rsidP="00E033DE">
      <w:pPr>
        <w:rPr>
          <w:rFonts w:ascii="Times New Roman" w:hAnsi="Times New Roman" w:cs="Times New Roman"/>
          <w:sz w:val="24"/>
          <w:szCs w:val="24"/>
        </w:rPr>
      </w:pPr>
    </w:p>
    <w:p w14:paraId="59249F7F" w14:textId="77777777" w:rsidR="00E033DE" w:rsidRDefault="00E033DE" w:rsidP="00E033DE">
      <w:pPr>
        <w:rPr>
          <w:rFonts w:ascii="Times New Roman" w:hAnsi="Times New Roman" w:cs="Times New Roman"/>
          <w:sz w:val="24"/>
          <w:szCs w:val="24"/>
        </w:rPr>
      </w:pPr>
    </w:p>
    <w:p w14:paraId="6D07AE7D" w14:textId="77777777" w:rsidR="00E033DE" w:rsidRDefault="00E033DE" w:rsidP="00E033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Sep.1408</w:t>
      </w:r>
      <w:r>
        <w:rPr>
          <w:rFonts w:ascii="Times New Roman" w:hAnsi="Times New Roman" w:cs="Times New Roman"/>
          <w:sz w:val="24"/>
          <w:szCs w:val="24"/>
        </w:rPr>
        <w:tab/>
        <w:t>He was appointed alnager in Dorset.   (C.F.R. 1405-13 p.108)</w:t>
      </w:r>
    </w:p>
    <w:p w14:paraId="5ABDEC11" w14:textId="77777777" w:rsidR="00E033DE" w:rsidRDefault="00E033DE" w:rsidP="00E033DE">
      <w:pPr>
        <w:rPr>
          <w:rFonts w:ascii="Times New Roman" w:hAnsi="Times New Roman" w:cs="Times New Roman"/>
          <w:sz w:val="24"/>
          <w:szCs w:val="24"/>
        </w:rPr>
      </w:pPr>
    </w:p>
    <w:p w14:paraId="43162F5A" w14:textId="77777777" w:rsidR="00E033DE" w:rsidRDefault="00E033DE" w:rsidP="00E033DE">
      <w:pPr>
        <w:rPr>
          <w:rFonts w:ascii="Times New Roman" w:hAnsi="Times New Roman" w:cs="Times New Roman"/>
          <w:sz w:val="24"/>
          <w:szCs w:val="24"/>
        </w:rPr>
      </w:pPr>
    </w:p>
    <w:p w14:paraId="45236E1B" w14:textId="77777777" w:rsidR="00E033DE" w:rsidRDefault="00E033DE" w:rsidP="00E033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2021</w:t>
      </w:r>
    </w:p>
    <w:p w14:paraId="64BF28F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5BEC7" w14:textId="77777777" w:rsidR="00E033DE" w:rsidRDefault="00E033DE" w:rsidP="009139A6">
      <w:r>
        <w:separator/>
      </w:r>
    </w:p>
  </w:endnote>
  <w:endnote w:type="continuationSeparator" w:id="0">
    <w:p w14:paraId="2DA1294A" w14:textId="77777777" w:rsidR="00E033DE" w:rsidRDefault="00E033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5B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18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CD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26372" w14:textId="77777777" w:rsidR="00E033DE" w:rsidRDefault="00E033DE" w:rsidP="009139A6">
      <w:r>
        <w:separator/>
      </w:r>
    </w:p>
  </w:footnote>
  <w:footnote w:type="continuationSeparator" w:id="0">
    <w:p w14:paraId="77EB1D2B" w14:textId="77777777" w:rsidR="00E033DE" w:rsidRDefault="00E033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626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5D7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167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3D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033D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5FD44"/>
  <w15:chartTrackingRefBased/>
  <w15:docId w15:val="{86380982-4917-4C31-8F1F-7F8E78E79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3D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2022-09-22T20:24:00Z</dcterms:created>
  <dcterms:modified xsi:type="dcterms:W3CDTF">2022-09-22T20:25:00Z</dcterms:modified>
</cp:coreProperties>
</file>